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B7BA5" w14:textId="77777777" w:rsidR="006A1B67" w:rsidRPr="008642EC" w:rsidRDefault="006A1B67" w:rsidP="006A1B67">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FF3489F" w14:textId="77777777" w:rsidR="006A1B67" w:rsidRPr="00992C7B" w:rsidRDefault="006A1B67" w:rsidP="006A1B67">
      <w:pPr>
        <w:pStyle w:val="BasicParagraph"/>
        <w:suppressAutoHyphens/>
        <w:spacing w:line="240" w:lineRule="auto"/>
        <w:rPr>
          <w:rFonts w:ascii="Times New Roman" w:hAnsi="Times New Roman" w:cs="Times New Roman"/>
          <w:b/>
          <w:bCs/>
          <w:color w:val="000000" w:themeColor="text1"/>
          <w:sz w:val="12"/>
          <w:szCs w:val="12"/>
        </w:rPr>
      </w:pPr>
    </w:p>
    <w:p w14:paraId="3335FA3E" w14:textId="77777777" w:rsidR="006A1B67" w:rsidRPr="00582653" w:rsidRDefault="006A1B67" w:rsidP="006A1B67">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8CDE761" w14:textId="77777777" w:rsidR="006A1B67" w:rsidRDefault="006A1B67" w:rsidP="006A1B6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E323952" w14:textId="77777777" w:rsidR="006A1B67" w:rsidRDefault="006A1B67" w:rsidP="006A1B67">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77CDEAC2" w14:textId="77777777" w:rsidR="006A1B67" w:rsidRPr="00582653" w:rsidRDefault="006A1B67" w:rsidP="006A1B67">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CB7DBD1" wp14:editId="3478CFA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1B40ADD" w14:textId="57324A0A" w:rsidR="006A1B67" w:rsidRDefault="006A1B67" w:rsidP="006A1B6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BSBMKG</w:t>
      </w:r>
      <w:r w:rsidR="006430BA">
        <w:rPr>
          <w:rFonts w:ascii="Times New Roman" w:eastAsiaTheme="minorEastAsia" w:hAnsi="Times New Roman" w:cs="Times New Roman"/>
          <w:color w:val="000000" w:themeColor="text1"/>
          <w:sz w:val="21"/>
          <w:szCs w:val="21"/>
          <w:lang w:val="en-US" w:eastAsia="zh-CN"/>
        </w:rPr>
        <w:t xml:space="preserve">433_Toolkit_1_Learning outline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31199D3" w14:textId="77777777" w:rsidR="006A1B67" w:rsidRDefault="006A1B67" w:rsidP="006A1B67">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5470FD1" w14:textId="77777777" w:rsidR="006A1B67" w:rsidRPr="00582653" w:rsidRDefault="006A1B67" w:rsidP="006A1B67">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2368871" w14:textId="77777777" w:rsidR="006A1B67" w:rsidRPr="00582653" w:rsidRDefault="006A1B67" w:rsidP="006A1B6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11CFD6B" w14:textId="77777777" w:rsidR="006A1B67" w:rsidRPr="008642EC" w:rsidRDefault="006A1B67" w:rsidP="006A1B67">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032A559" w14:textId="77777777" w:rsidR="006A1B67" w:rsidRPr="008642EC" w:rsidRDefault="006A1B67" w:rsidP="006A1B67">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1FE3000" w14:textId="77777777" w:rsidR="006A1B67" w:rsidRPr="00582653" w:rsidRDefault="006A1B67" w:rsidP="006A1B67">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F845394" w14:textId="77777777" w:rsidR="006A1B67" w:rsidRPr="008642EC" w:rsidRDefault="006A1B67" w:rsidP="006A1B67">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2873DF8" w14:textId="77777777" w:rsidR="006A1B67" w:rsidRPr="008642EC" w:rsidRDefault="006A1B67" w:rsidP="006A1B67">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9610778" w14:textId="77777777" w:rsidR="006A1B67" w:rsidRPr="00992C7B" w:rsidRDefault="006A1B67" w:rsidP="006A1B67">
      <w:pPr>
        <w:pStyle w:val="BasicParagraph"/>
        <w:suppressAutoHyphens/>
        <w:spacing w:line="240" w:lineRule="auto"/>
        <w:ind w:left="1440"/>
        <w:rPr>
          <w:rFonts w:ascii="Times New Roman" w:hAnsi="Times New Roman" w:cs="Times New Roman"/>
          <w:color w:val="000000" w:themeColor="text1"/>
          <w:sz w:val="12"/>
          <w:szCs w:val="12"/>
        </w:rPr>
      </w:pPr>
    </w:p>
    <w:p w14:paraId="5A685F28" w14:textId="77777777" w:rsidR="006A1B67" w:rsidRPr="00582653" w:rsidRDefault="006A1B67" w:rsidP="006A1B67">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1177631" w14:textId="77777777" w:rsidR="006A1B67" w:rsidRDefault="006A1B67" w:rsidP="006A1B6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C1E2EE3" w14:textId="77777777" w:rsidR="006A1B67" w:rsidRPr="00992C7B" w:rsidRDefault="006A1B67" w:rsidP="006A1B67">
      <w:pPr>
        <w:pStyle w:val="BasicParagraph"/>
        <w:suppressAutoHyphens/>
        <w:spacing w:line="240" w:lineRule="auto"/>
        <w:ind w:left="1440"/>
        <w:rPr>
          <w:rFonts w:ascii="Times New Roman" w:hAnsi="Times New Roman" w:cs="Times New Roman"/>
          <w:color w:val="000000" w:themeColor="text1"/>
          <w:sz w:val="12"/>
          <w:szCs w:val="12"/>
        </w:rPr>
      </w:pPr>
    </w:p>
    <w:p w14:paraId="1CF98253" w14:textId="77777777" w:rsidR="006A1B67" w:rsidRDefault="006A1B67" w:rsidP="006A1B6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B09650C" w14:textId="77777777" w:rsidR="006A1B67" w:rsidRPr="00B87FFB" w:rsidRDefault="006A1B67" w:rsidP="006A1B67">
      <w:pPr>
        <w:pStyle w:val="BasicParagraph"/>
        <w:suppressAutoHyphens/>
        <w:spacing w:line="240" w:lineRule="auto"/>
        <w:ind w:left="1440"/>
        <w:rPr>
          <w:rFonts w:ascii="Times New Roman" w:hAnsi="Times New Roman" w:cs="Times New Roman"/>
          <w:color w:val="000000" w:themeColor="text1"/>
          <w:sz w:val="10"/>
          <w:szCs w:val="10"/>
        </w:rPr>
      </w:pPr>
    </w:p>
    <w:p w14:paraId="22764E5C" w14:textId="77777777" w:rsidR="006A1B67" w:rsidRDefault="006A1B67" w:rsidP="006A1B67">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CDD8DF0" w14:textId="19C3BEF2" w:rsidR="006A1B67" w:rsidRDefault="006A1B67" w:rsidP="006A1B67">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6475DF6" w14:textId="77777777" w:rsidR="006A1B67" w:rsidRDefault="006A1B67">
      <w:pPr>
        <w:spacing w:before="0" w:after="160" w:line="259" w:lineRule="auto"/>
        <w:rPr>
          <w:rFonts w:ascii="Calibri" w:eastAsiaTheme="majorEastAsia" w:hAnsi="Calibri" w:cstheme="majorBidi"/>
          <w:b/>
          <w:color w:val="0031A7" w:themeColor="text2"/>
          <w:sz w:val="32"/>
          <w:szCs w:val="32"/>
        </w:rPr>
      </w:pPr>
      <w:r>
        <w:br w:type="page"/>
      </w:r>
    </w:p>
    <w:p w14:paraId="03CC8A16" w14:textId="2A9AF8CB" w:rsidR="00542FE8" w:rsidRDefault="00542FE8" w:rsidP="00542FE8">
      <w:pPr>
        <w:pStyle w:val="Heading1"/>
      </w:pPr>
      <w:r>
        <w:lastRenderedPageBreak/>
        <w:t xml:space="preserve">Item 1: </w:t>
      </w:r>
      <w:r w:rsidR="007A4A8F">
        <w:t xml:space="preserve">BSBMKG422 </w:t>
      </w:r>
      <w:r>
        <w:t>L</w:t>
      </w:r>
      <w:r w:rsidRPr="003E1DC8">
        <w:t xml:space="preserve">earning </w:t>
      </w:r>
      <w:r>
        <w:t>o</w:t>
      </w:r>
      <w:r w:rsidRPr="003E1DC8">
        <w:t>utline</w:t>
      </w:r>
    </w:p>
    <w:p w14:paraId="44B48DCE" w14:textId="6C07B5CE" w:rsidR="00613F27" w:rsidRPr="00613F27" w:rsidRDefault="00613F27" w:rsidP="00613F27">
      <w:pPr>
        <w:rPr>
          <w:color w:val="FF0000"/>
        </w:rPr>
      </w:pP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126"/>
        <w:gridCol w:w="2977"/>
        <w:gridCol w:w="2976"/>
      </w:tblGrid>
      <w:tr w:rsidR="00542FE8" w14:paraId="47B82579" w14:textId="77777777" w:rsidTr="349CE5BB">
        <w:trPr>
          <w:tblHeader/>
        </w:trPr>
        <w:tc>
          <w:tcPr>
            <w:tcW w:w="6091" w:type="dxa"/>
            <w:shd w:val="clear" w:color="auto" w:fill="E6EAF6" w:themeFill="background1"/>
          </w:tcPr>
          <w:p w14:paraId="44F1F6DE" w14:textId="77777777" w:rsidR="00542FE8" w:rsidRDefault="00542FE8" w:rsidP="00325434">
            <w:pPr>
              <w:rPr>
                <w:b/>
                <w:bCs/>
                <w:i/>
                <w:iCs/>
              </w:rPr>
            </w:pPr>
            <w:r>
              <w:rPr>
                <w:b/>
                <w:bCs/>
                <w:i/>
                <w:iCs/>
              </w:rPr>
              <w:t>ITEM 1</w:t>
            </w:r>
          </w:p>
          <w:p w14:paraId="119877B2" w14:textId="77777777" w:rsidR="00542FE8" w:rsidRDefault="00542FE8"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2126" w:type="dxa"/>
            <w:shd w:val="clear" w:color="auto" w:fill="E6EAF6" w:themeFill="background1"/>
          </w:tcPr>
          <w:p w14:paraId="2134A15C" w14:textId="77777777" w:rsidR="00542FE8" w:rsidRDefault="00542FE8" w:rsidP="00325434">
            <w:pPr>
              <w:rPr>
                <w:b/>
                <w:bCs/>
                <w:i/>
                <w:iCs/>
              </w:rPr>
            </w:pPr>
            <w:r>
              <w:rPr>
                <w:b/>
                <w:bCs/>
                <w:i/>
                <w:iCs/>
              </w:rPr>
              <w:t>ITEM 2</w:t>
            </w:r>
          </w:p>
          <w:p w14:paraId="7B1F1B03" w14:textId="77777777" w:rsidR="00542FE8" w:rsidRDefault="00542FE8" w:rsidP="00325434">
            <w:pPr>
              <w:rPr>
                <w:b/>
                <w:bCs/>
                <w:i/>
                <w:iCs/>
              </w:rPr>
            </w:pPr>
            <w:r w:rsidRPr="009B4394">
              <w:rPr>
                <w:b/>
                <w:bCs/>
                <w:color w:val="0000FF"/>
              </w:rPr>
              <w:t>Illustrative examples</w:t>
            </w:r>
          </w:p>
        </w:tc>
        <w:tc>
          <w:tcPr>
            <w:tcW w:w="2977" w:type="dxa"/>
            <w:shd w:val="clear" w:color="auto" w:fill="E6EAF6" w:themeFill="background1"/>
          </w:tcPr>
          <w:p w14:paraId="735C4510" w14:textId="77777777" w:rsidR="00542FE8" w:rsidRDefault="00542FE8" w:rsidP="00325434">
            <w:pPr>
              <w:rPr>
                <w:b/>
                <w:bCs/>
                <w:i/>
                <w:iCs/>
              </w:rPr>
            </w:pPr>
            <w:r>
              <w:rPr>
                <w:b/>
                <w:bCs/>
                <w:i/>
                <w:iCs/>
              </w:rPr>
              <w:t>ITEM 3</w:t>
            </w:r>
          </w:p>
          <w:p w14:paraId="35D26422" w14:textId="77777777" w:rsidR="00542FE8" w:rsidRDefault="00542FE8" w:rsidP="00325434">
            <w:pPr>
              <w:rPr>
                <w:b/>
                <w:bCs/>
                <w:i/>
                <w:iCs/>
              </w:rPr>
            </w:pPr>
            <w:r w:rsidRPr="009B4394">
              <w:rPr>
                <w:b/>
                <w:bCs/>
                <w:color w:val="0000FF"/>
              </w:rPr>
              <w:t>Organisational policies, procedures, plans and processes</w:t>
            </w:r>
          </w:p>
        </w:tc>
        <w:tc>
          <w:tcPr>
            <w:tcW w:w="2976" w:type="dxa"/>
            <w:shd w:val="clear" w:color="auto" w:fill="E6EAF6" w:themeFill="background1"/>
          </w:tcPr>
          <w:p w14:paraId="635846CA" w14:textId="77777777" w:rsidR="00542FE8" w:rsidRDefault="00542FE8" w:rsidP="00325434">
            <w:pPr>
              <w:rPr>
                <w:b/>
                <w:bCs/>
                <w:i/>
                <w:iCs/>
              </w:rPr>
            </w:pPr>
            <w:r>
              <w:rPr>
                <w:b/>
                <w:bCs/>
                <w:i/>
                <w:iCs/>
              </w:rPr>
              <w:t>ITEM 4</w:t>
            </w:r>
          </w:p>
          <w:p w14:paraId="4CA09670" w14:textId="43ED6AC0" w:rsidR="00542FE8" w:rsidRDefault="00542FE8" w:rsidP="349CE5BB">
            <w:pPr>
              <w:rPr>
                <w:b/>
                <w:bCs/>
                <w:color w:val="0000FF"/>
              </w:rPr>
            </w:pPr>
            <w:r w:rsidRPr="349CE5BB">
              <w:rPr>
                <w:b/>
                <w:bCs/>
                <w:color w:val="0000FF"/>
              </w:rPr>
              <w:t xml:space="preserve">Completed </w:t>
            </w:r>
            <w:r w:rsidR="07FD1A4E" w:rsidRPr="349CE5BB">
              <w:rPr>
                <w:b/>
                <w:bCs/>
                <w:color w:val="0000FF"/>
              </w:rPr>
              <w:t xml:space="preserve">workplace </w:t>
            </w:r>
            <w:r w:rsidRPr="349CE5BB">
              <w:rPr>
                <w:b/>
                <w:bCs/>
                <w:color w:val="0000FF"/>
              </w:rPr>
              <w:t>templates</w:t>
            </w:r>
          </w:p>
        </w:tc>
      </w:tr>
      <w:tr w:rsidR="00542FE8" w:rsidRPr="009B4394" w14:paraId="761DBF92" w14:textId="77777777" w:rsidTr="349CE5BB">
        <w:tc>
          <w:tcPr>
            <w:tcW w:w="6091" w:type="dxa"/>
          </w:tcPr>
          <w:p w14:paraId="7E82642D" w14:textId="1F2ECF79" w:rsidR="00542FE8" w:rsidRPr="009B4394" w:rsidRDefault="00916842" w:rsidP="00325434">
            <w:pPr>
              <w:pStyle w:val="Tabletext0"/>
              <w:rPr>
                <w:b/>
                <w:bCs/>
                <w:color w:val="0000FF"/>
              </w:rPr>
            </w:pPr>
            <w:r>
              <w:rPr>
                <w:b/>
                <w:bCs/>
                <w:color w:val="0000FF"/>
              </w:rPr>
              <w:t xml:space="preserve">Lesson 1. </w:t>
            </w:r>
            <w:r w:rsidR="00E9340B">
              <w:rPr>
                <w:b/>
                <w:bCs/>
                <w:color w:val="0000FF"/>
              </w:rPr>
              <w:t>Planning</w:t>
            </w:r>
            <w:r>
              <w:rPr>
                <w:b/>
                <w:bCs/>
                <w:color w:val="0000FF"/>
              </w:rPr>
              <w:t xml:space="preserve"> </w:t>
            </w:r>
            <w:r w:rsidRPr="00916842">
              <w:rPr>
                <w:b/>
                <w:bCs/>
                <w:color w:val="0000FF"/>
              </w:rPr>
              <w:t xml:space="preserve">marketing </w:t>
            </w:r>
            <w:r w:rsidR="00E9340B" w:rsidRPr="00916842">
              <w:rPr>
                <w:b/>
                <w:bCs/>
                <w:color w:val="0000FF"/>
              </w:rPr>
              <w:t>activit</w:t>
            </w:r>
            <w:r w:rsidR="00E9340B">
              <w:rPr>
                <w:b/>
                <w:bCs/>
                <w:color w:val="0000FF"/>
              </w:rPr>
              <w:t>ies</w:t>
            </w:r>
          </w:p>
        </w:tc>
        <w:tc>
          <w:tcPr>
            <w:tcW w:w="2126" w:type="dxa"/>
          </w:tcPr>
          <w:p w14:paraId="6B4A0EA7" w14:textId="77777777" w:rsidR="00542FE8" w:rsidRPr="009B4394" w:rsidRDefault="00542FE8" w:rsidP="00325434">
            <w:pPr>
              <w:pStyle w:val="Tabletext0"/>
              <w:rPr>
                <w:b/>
                <w:bCs/>
                <w:color w:val="0000FF"/>
              </w:rPr>
            </w:pPr>
          </w:p>
        </w:tc>
        <w:tc>
          <w:tcPr>
            <w:tcW w:w="2977" w:type="dxa"/>
          </w:tcPr>
          <w:p w14:paraId="132103B3" w14:textId="77777777" w:rsidR="00542FE8" w:rsidRPr="009B4394" w:rsidRDefault="00542FE8" w:rsidP="00325434">
            <w:pPr>
              <w:pStyle w:val="Tabletext0"/>
              <w:rPr>
                <w:b/>
                <w:bCs/>
                <w:color w:val="0000FF"/>
              </w:rPr>
            </w:pPr>
          </w:p>
        </w:tc>
        <w:tc>
          <w:tcPr>
            <w:tcW w:w="2976" w:type="dxa"/>
          </w:tcPr>
          <w:p w14:paraId="74979436" w14:textId="77777777" w:rsidR="00542FE8" w:rsidRPr="009B4394" w:rsidRDefault="00542FE8" w:rsidP="00325434">
            <w:pPr>
              <w:pStyle w:val="Tabletext0"/>
              <w:rPr>
                <w:b/>
                <w:bCs/>
                <w:color w:val="0000FF"/>
              </w:rPr>
            </w:pPr>
          </w:p>
        </w:tc>
      </w:tr>
      <w:tr w:rsidR="00504392" w:rsidRPr="009B4394" w14:paraId="59518402" w14:textId="77777777" w:rsidTr="349CE5BB">
        <w:tc>
          <w:tcPr>
            <w:tcW w:w="6091" w:type="dxa"/>
          </w:tcPr>
          <w:p w14:paraId="7EA96F37" w14:textId="77777777" w:rsidR="00504392" w:rsidRDefault="00504392" w:rsidP="00916842">
            <w:pPr>
              <w:pStyle w:val="Tabletext0"/>
            </w:pPr>
            <w:r>
              <w:t>Introduction to marketing</w:t>
            </w:r>
          </w:p>
          <w:p w14:paraId="2A0759A7" w14:textId="6304B8FC" w:rsidR="00504392" w:rsidRPr="009A1702" w:rsidRDefault="00504392" w:rsidP="00504392">
            <w:pPr>
              <w:pStyle w:val="TableListParagraph"/>
              <w:rPr>
                <w:sz w:val="20"/>
              </w:rPr>
            </w:pPr>
            <w:r w:rsidRPr="009A1702">
              <w:rPr>
                <w:sz w:val="20"/>
              </w:rPr>
              <w:t>Basic foundations of marketing practices</w:t>
            </w:r>
          </w:p>
          <w:p w14:paraId="449EB745" w14:textId="7FE45BA5" w:rsidR="00504392" w:rsidRPr="009A1702" w:rsidRDefault="00504392" w:rsidP="00504392">
            <w:pPr>
              <w:pStyle w:val="TableListParagraph"/>
              <w:rPr>
                <w:sz w:val="20"/>
              </w:rPr>
            </w:pPr>
            <w:r w:rsidRPr="009A1702">
              <w:rPr>
                <w:sz w:val="20"/>
              </w:rPr>
              <w:t>Marketing concepts:</w:t>
            </w:r>
          </w:p>
          <w:p w14:paraId="70E60C44" w14:textId="0413D4B9" w:rsidR="00504392" w:rsidRPr="009A1702" w:rsidRDefault="00504392" w:rsidP="00504392">
            <w:pPr>
              <w:pStyle w:val="TableListParagraph"/>
              <w:numPr>
                <w:ilvl w:val="1"/>
                <w:numId w:val="7"/>
              </w:numPr>
              <w:rPr>
                <w:sz w:val="20"/>
              </w:rPr>
            </w:pPr>
            <w:r w:rsidRPr="009A1702">
              <w:rPr>
                <w:sz w:val="20"/>
              </w:rPr>
              <w:t>production</w:t>
            </w:r>
          </w:p>
          <w:p w14:paraId="44718005" w14:textId="77777777" w:rsidR="00504392" w:rsidRPr="009A1702" w:rsidRDefault="00504392" w:rsidP="00504392">
            <w:pPr>
              <w:pStyle w:val="TableListParagraph"/>
              <w:numPr>
                <w:ilvl w:val="1"/>
                <w:numId w:val="7"/>
              </w:numPr>
              <w:rPr>
                <w:sz w:val="20"/>
              </w:rPr>
            </w:pPr>
            <w:r w:rsidRPr="009A1702">
              <w:rPr>
                <w:sz w:val="20"/>
              </w:rPr>
              <w:t>products</w:t>
            </w:r>
          </w:p>
          <w:p w14:paraId="51490845" w14:textId="77777777" w:rsidR="00504392" w:rsidRPr="009A1702" w:rsidRDefault="00504392" w:rsidP="00504392">
            <w:pPr>
              <w:pStyle w:val="TableListParagraph"/>
              <w:numPr>
                <w:ilvl w:val="1"/>
                <w:numId w:val="7"/>
              </w:numPr>
              <w:rPr>
                <w:sz w:val="20"/>
              </w:rPr>
            </w:pPr>
            <w:r w:rsidRPr="009A1702">
              <w:rPr>
                <w:sz w:val="20"/>
              </w:rPr>
              <w:t>selling</w:t>
            </w:r>
          </w:p>
          <w:p w14:paraId="3D23BA41" w14:textId="0C9CF195" w:rsidR="00504392" w:rsidRDefault="00504392" w:rsidP="00CC73DF">
            <w:pPr>
              <w:pStyle w:val="TableListParagraph"/>
              <w:numPr>
                <w:ilvl w:val="1"/>
                <w:numId w:val="7"/>
              </w:numPr>
            </w:pPr>
            <w:r w:rsidRPr="009A1702">
              <w:rPr>
                <w:sz w:val="20"/>
              </w:rPr>
              <w:t>societal marketing</w:t>
            </w:r>
          </w:p>
        </w:tc>
        <w:tc>
          <w:tcPr>
            <w:tcW w:w="2126" w:type="dxa"/>
          </w:tcPr>
          <w:p w14:paraId="1EAD1B12" w14:textId="5A29FEF6" w:rsidR="00504392" w:rsidRPr="001F354E" w:rsidRDefault="00AB0BFB" w:rsidP="00FB686A">
            <w:pPr>
              <w:pStyle w:val="Tabletext0"/>
            </w:pPr>
            <w:bookmarkStart w:id="1" w:name="_Hlk112418342"/>
            <w:r w:rsidRPr="00AB0BFB">
              <w:t xml:space="preserve">Illustrative example </w:t>
            </w:r>
            <w:r>
              <w:t>1 –</w:t>
            </w:r>
            <w:r w:rsidR="00AB42A3" w:rsidRPr="001F354E">
              <w:t xml:space="preserve">Introduction to MPower108 marketing </w:t>
            </w:r>
            <w:bookmarkEnd w:id="1"/>
          </w:p>
        </w:tc>
        <w:tc>
          <w:tcPr>
            <w:tcW w:w="2977" w:type="dxa"/>
          </w:tcPr>
          <w:p w14:paraId="71F431A4" w14:textId="77777777" w:rsidR="00504392" w:rsidRPr="001F354E" w:rsidRDefault="00504392" w:rsidP="00FB686A">
            <w:pPr>
              <w:pStyle w:val="Tabletext0"/>
            </w:pPr>
          </w:p>
        </w:tc>
        <w:tc>
          <w:tcPr>
            <w:tcW w:w="2976" w:type="dxa"/>
          </w:tcPr>
          <w:p w14:paraId="402151F2" w14:textId="77777777" w:rsidR="00504392" w:rsidRPr="009B4394" w:rsidRDefault="00504392" w:rsidP="00916842">
            <w:pPr>
              <w:pStyle w:val="Tabletext0"/>
              <w:rPr>
                <w:b/>
                <w:bCs/>
                <w:color w:val="0000FF"/>
              </w:rPr>
            </w:pPr>
          </w:p>
        </w:tc>
      </w:tr>
      <w:tr w:rsidR="00E9340B" w:rsidRPr="009B4394" w14:paraId="1CF5E044" w14:textId="77777777" w:rsidTr="349CE5BB">
        <w:tc>
          <w:tcPr>
            <w:tcW w:w="6091" w:type="dxa"/>
          </w:tcPr>
          <w:p w14:paraId="25494EF3" w14:textId="439700CE" w:rsidR="00CC73DF" w:rsidRDefault="00E9340B" w:rsidP="00916842">
            <w:pPr>
              <w:pStyle w:val="Tabletext0"/>
            </w:pPr>
            <w:r w:rsidRPr="00E9340B">
              <w:t>researching marketing practices of the organisation</w:t>
            </w:r>
          </w:p>
          <w:p w14:paraId="227BF447" w14:textId="08669028" w:rsidR="00E9340B" w:rsidRPr="009A1702" w:rsidRDefault="00CC73DF" w:rsidP="00CC73DF">
            <w:pPr>
              <w:pStyle w:val="TableListParagraph"/>
              <w:rPr>
                <w:sz w:val="20"/>
              </w:rPr>
            </w:pPr>
            <w:r w:rsidRPr="009A1702">
              <w:rPr>
                <w:sz w:val="20"/>
              </w:rPr>
              <w:t>organisational marketing policies and procedures</w:t>
            </w:r>
          </w:p>
        </w:tc>
        <w:tc>
          <w:tcPr>
            <w:tcW w:w="2126" w:type="dxa"/>
          </w:tcPr>
          <w:p w14:paraId="08570E9B" w14:textId="77777777" w:rsidR="00E9340B" w:rsidRPr="001F354E" w:rsidRDefault="00E9340B" w:rsidP="00FB686A">
            <w:pPr>
              <w:pStyle w:val="Tabletext0"/>
            </w:pPr>
          </w:p>
        </w:tc>
        <w:tc>
          <w:tcPr>
            <w:tcW w:w="2977" w:type="dxa"/>
          </w:tcPr>
          <w:p w14:paraId="0ED7F660" w14:textId="5B8AF910" w:rsidR="00E9340B" w:rsidRPr="001F354E" w:rsidRDefault="00997022" w:rsidP="00FB686A">
            <w:pPr>
              <w:pStyle w:val="Tabletext0"/>
            </w:pPr>
            <w:r w:rsidRPr="001F354E">
              <w:t>MPower108 Marketing policy and procedure</w:t>
            </w:r>
          </w:p>
        </w:tc>
        <w:tc>
          <w:tcPr>
            <w:tcW w:w="2976" w:type="dxa"/>
          </w:tcPr>
          <w:p w14:paraId="0E137ED8" w14:textId="77777777" w:rsidR="00E9340B" w:rsidRPr="009B4394" w:rsidRDefault="00E9340B" w:rsidP="00916842">
            <w:pPr>
              <w:pStyle w:val="Tabletext0"/>
              <w:rPr>
                <w:b/>
                <w:bCs/>
                <w:color w:val="0000FF"/>
              </w:rPr>
            </w:pPr>
          </w:p>
        </w:tc>
      </w:tr>
      <w:tr w:rsidR="00916842" w:rsidRPr="009B4394" w14:paraId="3F668FAC" w14:textId="77777777" w:rsidTr="349CE5BB">
        <w:tc>
          <w:tcPr>
            <w:tcW w:w="6091" w:type="dxa"/>
          </w:tcPr>
          <w:p w14:paraId="6E4B29DD" w14:textId="2704291F" w:rsidR="00916842" w:rsidRPr="009B4394" w:rsidRDefault="00916842" w:rsidP="00916842">
            <w:pPr>
              <w:pStyle w:val="Tabletext0"/>
              <w:rPr>
                <w:b/>
                <w:bCs/>
                <w:color w:val="0000FF"/>
              </w:rPr>
            </w:pPr>
            <w:r w:rsidRPr="0026492E">
              <w:t>1.1 Identify task requirements according to organisation’s marketing plan and relevant policies and procedures</w:t>
            </w:r>
          </w:p>
        </w:tc>
        <w:tc>
          <w:tcPr>
            <w:tcW w:w="2126" w:type="dxa"/>
          </w:tcPr>
          <w:p w14:paraId="5491FDCB" w14:textId="1B2E620E" w:rsidR="00916842" w:rsidRPr="001F354E" w:rsidRDefault="00AB0BFB" w:rsidP="00FB686A">
            <w:pPr>
              <w:pStyle w:val="Tabletext0"/>
            </w:pPr>
            <w:r w:rsidRPr="00AB0BFB">
              <w:t xml:space="preserve">Illustrative example </w:t>
            </w:r>
            <w:r>
              <w:t>2 –MPower108 marketing tasks</w:t>
            </w:r>
          </w:p>
        </w:tc>
        <w:tc>
          <w:tcPr>
            <w:tcW w:w="2977" w:type="dxa"/>
          </w:tcPr>
          <w:p w14:paraId="7FC22DFB" w14:textId="77777777" w:rsidR="00916842" w:rsidRPr="001F354E" w:rsidRDefault="00916842" w:rsidP="00FB686A">
            <w:pPr>
              <w:pStyle w:val="Tabletext0"/>
            </w:pPr>
          </w:p>
        </w:tc>
        <w:tc>
          <w:tcPr>
            <w:tcW w:w="2976" w:type="dxa"/>
          </w:tcPr>
          <w:p w14:paraId="576B0333" w14:textId="77777777" w:rsidR="00916842" w:rsidRPr="009B4394" w:rsidRDefault="00916842" w:rsidP="00916842">
            <w:pPr>
              <w:pStyle w:val="Tabletext0"/>
              <w:rPr>
                <w:b/>
                <w:bCs/>
                <w:color w:val="0000FF"/>
              </w:rPr>
            </w:pPr>
          </w:p>
        </w:tc>
      </w:tr>
      <w:tr w:rsidR="00916842" w:rsidRPr="009B4394" w14:paraId="4A8D6823" w14:textId="77777777" w:rsidTr="349CE5BB">
        <w:tc>
          <w:tcPr>
            <w:tcW w:w="6091" w:type="dxa"/>
          </w:tcPr>
          <w:p w14:paraId="40A8B1FA" w14:textId="77777777" w:rsidR="00916842" w:rsidRDefault="00916842" w:rsidP="00916842">
            <w:pPr>
              <w:pStyle w:val="Tabletext0"/>
            </w:pPr>
            <w:r w:rsidRPr="0026492E">
              <w:t>1.2 Review marketing activities according to industry trends and competitive activity</w:t>
            </w:r>
          </w:p>
          <w:p w14:paraId="5CA292A6" w14:textId="18189481" w:rsidR="00CC73DF" w:rsidRPr="009A1702" w:rsidRDefault="00CC73DF" w:rsidP="009A1702">
            <w:pPr>
              <w:pStyle w:val="StandardBullets0"/>
            </w:pPr>
            <w:r w:rsidRPr="009A1702">
              <w:t>sources of marketing information</w:t>
            </w:r>
          </w:p>
        </w:tc>
        <w:tc>
          <w:tcPr>
            <w:tcW w:w="2126" w:type="dxa"/>
          </w:tcPr>
          <w:p w14:paraId="63E0C9FC" w14:textId="77777777" w:rsidR="00916842" w:rsidRPr="009B4394" w:rsidRDefault="00916842" w:rsidP="00916842">
            <w:pPr>
              <w:pStyle w:val="Tabletext0"/>
              <w:rPr>
                <w:b/>
                <w:bCs/>
                <w:color w:val="0000FF"/>
              </w:rPr>
            </w:pPr>
          </w:p>
        </w:tc>
        <w:tc>
          <w:tcPr>
            <w:tcW w:w="2977" w:type="dxa"/>
          </w:tcPr>
          <w:p w14:paraId="41B1C707" w14:textId="77777777" w:rsidR="00916842" w:rsidRPr="009B4394" w:rsidRDefault="00916842" w:rsidP="00916842">
            <w:pPr>
              <w:pStyle w:val="Tabletext0"/>
              <w:rPr>
                <w:b/>
                <w:bCs/>
                <w:color w:val="0000FF"/>
              </w:rPr>
            </w:pPr>
          </w:p>
        </w:tc>
        <w:tc>
          <w:tcPr>
            <w:tcW w:w="2976" w:type="dxa"/>
          </w:tcPr>
          <w:p w14:paraId="5C2D2265" w14:textId="77777777" w:rsidR="00916842" w:rsidRPr="009B4394" w:rsidRDefault="00916842" w:rsidP="00916842">
            <w:pPr>
              <w:pStyle w:val="Tabletext0"/>
              <w:rPr>
                <w:b/>
                <w:bCs/>
                <w:color w:val="0000FF"/>
              </w:rPr>
            </w:pPr>
          </w:p>
        </w:tc>
      </w:tr>
      <w:tr w:rsidR="00916842" w:rsidRPr="009B4394" w14:paraId="7C105C12" w14:textId="77777777" w:rsidTr="349CE5BB">
        <w:tc>
          <w:tcPr>
            <w:tcW w:w="6091" w:type="dxa"/>
          </w:tcPr>
          <w:p w14:paraId="39F34955" w14:textId="77777777" w:rsidR="00916842" w:rsidRDefault="00916842" w:rsidP="00916842">
            <w:pPr>
              <w:pStyle w:val="Tabletext0"/>
            </w:pPr>
            <w:r w:rsidRPr="0026492E">
              <w:lastRenderedPageBreak/>
              <w:t>1.3 Develop and document action plan for marketing activities according to task requirements</w:t>
            </w:r>
          </w:p>
          <w:p w14:paraId="2DE0F2B0" w14:textId="6476170E" w:rsidR="00CC73DF" w:rsidRPr="009A1702" w:rsidRDefault="00CC73DF" w:rsidP="00CC73DF">
            <w:pPr>
              <w:pStyle w:val="TableListParagraph"/>
              <w:rPr>
                <w:sz w:val="20"/>
              </w:rPr>
            </w:pPr>
            <w:r w:rsidRPr="009A1702">
              <w:rPr>
                <w:sz w:val="20"/>
              </w:rPr>
              <w:t>common digital systems and tools</w:t>
            </w:r>
          </w:p>
        </w:tc>
        <w:tc>
          <w:tcPr>
            <w:tcW w:w="2126" w:type="dxa"/>
          </w:tcPr>
          <w:p w14:paraId="29CB19F6" w14:textId="0D447439" w:rsidR="00916842" w:rsidRPr="00B8768F" w:rsidRDefault="00FB686A" w:rsidP="00FB686A">
            <w:pPr>
              <w:pStyle w:val="Tabletext0"/>
            </w:pPr>
            <w:bookmarkStart w:id="2" w:name="_Hlk112418444"/>
            <w:r w:rsidRPr="00B8768F">
              <w:t>Illustrative example</w:t>
            </w:r>
            <w:r w:rsidR="00AB0BFB">
              <w:t xml:space="preserve"> 3–</w:t>
            </w:r>
            <w:r w:rsidRPr="00B8768F">
              <w:t xml:space="preserve">MPower108 </w:t>
            </w:r>
            <w:r w:rsidR="0093316E" w:rsidRPr="00B8768F">
              <w:t xml:space="preserve">Marketing </w:t>
            </w:r>
            <w:r w:rsidR="00AB0BFB">
              <w:t>A</w:t>
            </w:r>
            <w:r w:rsidRPr="00B8768F">
              <w:t>ction plan</w:t>
            </w:r>
            <w:bookmarkEnd w:id="2"/>
          </w:p>
        </w:tc>
        <w:tc>
          <w:tcPr>
            <w:tcW w:w="2977" w:type="dxa"/>
          </w:tcPr>
          <w:p w14:paraId="6FAFCBE7" w14:textId="77777777" w:rsidR="00916842" w:rsidRPr="00B8768F" w:rsidRDefault="00916842" w:rsidP="00FB686A">
            <w:pPr>
              <w:pStyle w:val="Tabletext0"/>
            </w:pPr>
          </w:p>
        </w:tc>
        <w:tc>
          <w:tcPr>
            <w:tcW w:w="2976" w:type="dxa"/>
          </w:tcPr>
          <w:p w14:paraId="462E5F71" w14:textId="7F18FDFA" w:rsidR="00916842" w:rsidRPr="00FB686A" w:rsidRDefault="00997022" w:rsidP="00FB686A">
            <w:pPr>
              <w:pStyle w:val="Tabletext0"/>
            </w:pPr>
            <w:r w:rsidRPr="00FB686A">
              <w:t xml:space="preserve">MPower108 </w:t>
            </w:r>
            <w:r w:rsidR="00AB0BFB">
              <w:t xml:space="preserve">Marketing </w:t>
            </w:r>
            <w:r w:rsidRPr="00FB686A">
              <w:t xml:space="preserve">Action plan </w:t>
            </w:r>
          </w:p>
        </w:tc>
      </w:tr>
      <w:tr w:rsidR="00E9340B" w:rsidRPr="009B4394" w14:paraId="08EA64D0" w14:textId="77777777" w:rsidTr="349CE5BB">
        <w:tc>
          <w:tcPr>
            <w:tcW w:w="6091" w:type="dxa"/>
          </w:tcPr>
          <w:p w14:paraId="7E35CA6D" w14:textId="71698FF6" w:rsidR="00E9340B" w:rsidRPr="0026492E" w:rsidRDefault="009A1702" w:rsidP="00916842">
            <w:pPr>
              <w:pStyle w:val="Tabletext0"/>
            </w:pPr>
            <w:r>
              <w:t xml:space="preserve">1.4 </w:t>
            </w:r>
            <w:r w:rsidR="00E9340B" w:rsidRPr="00E9340B">
              <w:t>contribute to longer term operational and strategic goals</w:t>
            </w:r>
          </w:p>
        </w:tc>
        <w:tc>
          <w:tcPr>
            <w:tcW w:w="2126" w:type="dxa"/>
          </w:tcPr>
          <w:p w14:paraId="70A3C3C9" w14:textId="77777777" w:rsidR="00E9340B" w:rsidRPr="00B8768F" w:rsidRDefault="00E9340B" w:rsidP="00FB686A">
            <w:pPr>
              <w:pStyle w:val="Tabletext0"/>
            </w:pPr>
          </w:p>
        </w:tc>
        <w:tc>
          <w:tcPr>
            <w:tcW w:w="2977" w:type="dxa"/>
          </w:tcPr>
          <w:p w14:paraId="559AF087" w14:textId="3FD6EEC0" w:rsidR="00E9340B" w:rsidRPr="00B8768F" w:rsidRDefault="00BD13FE" w:rsidP="00FB686A">
            <w:pPr>
              <w:pStyle w:val="Tabletext0"/>
            </w:pPr>
            <w:r w:rsidRPr="00B8768F">
              <w:t>MPower108 Case study</w:t>
            </w:r>
            <w:r w:rsidR="00ED04EC" w:rsidRPr="00B8768F">
              <w:t xml:space="preserve"> background</w:t>
            </w:r>
          </w:p>
        </w:tc>
        <w:tc>
          <w:tcPr>
            <w:tcW w:w="2976" w:type="dxa"/>
          </w:tcPr>
          <w:p w14:paraId="340A4449" w14:textId="77777777" w:rsidR="00E9340B" w:rsidRPr="00FB686A" w:rsidRDefault="00E9340B" w:rsidP="00FB686A">
            <w:pPr>
              <w:pStyle w:val="Tabletext0"/>
            </w:pPr>
          </w:p>
        </w:tc>
      </w:tr>
      <w:tr w:rsidR="00916842" w:rsidRPr="009B4394" w14:paraId="4606BB48" w14:textId="77777777" w:rsidTr="349CE5BB">
        <w:tc>
          <w:tcPr>
            <w:tcW w:w="6091" w:type="dxa"/>
          </w:tcPr>
          <w:p w14:paraId="1AA91F91" w14:textId="306B4DB7" w:rsidR="00916842" w:rsidRPr="009B4394" w:rsidRDefault="00916842" w:rsidP="00916842">
            <w:pPr>
              <w:pStyle w:val="Tabletext0"/>
              <w:rPr>
                <w:b/>
                <w:bCs/>
                <w:color w:val="0000FF"/>
              </w:rPr>
            </w:pPr>
            <w:r w:rsidRPr="0026492E">
              <w:t>Seek approval of action plans from relevant personnel</w:t>
            </w:r>
          </w:p>
        </w:tc>
        <w:tc>
          <w:tcPr>
            <w:tcW w:w="2126" w:type="dxa"/>
          </w:tcPr>
          <w:p w14:paraId="652CCF6C" w14:textId="77777777" w:rsidR="00916842" w:rsidRPr="00FB686A" w:rsidRDefault="00916842" w:rsidP="00FB686A">
            <w:pPr>
              <w:pStyle w:val="Tabletext0"/>
            </w:pPr>
          </w:p>
        </w:tc>
        <w:tc>
          <w:tcPr>
            <w:tcW w:w="2977" w:type="dxa"/>
          </w:tcPr>
          <w:p w14:paraId="031E4299" w14:textId="154900F4" w:rsidR="00916842" w:rsidRPr="00FB686A" w:rsidRDefault="00997022" w:rsidP="00FB686A">
            <w:pPr>
              <w:pStyle w:val="Tabletext0"/>
            </w:pPr>
            <w:r w:rsidRPr="00FB686A">
              <w:t>MPower108 Delegations and a</w:t>
            </w:r>
            <w:r w:rsidR="00FB686A" w:rsidRPr="00FB686A">
              <w:t>uthorities</w:t>
            </w:r>
            <w:r w:rsidRPr="00FB686A">
              <w:t xml:space="preserve"> policy and procedure</w:t>
            </w:r>
          </w:p>
        </w:tc>
        <w:tc>
          <w:tcPr>
            <w:tcW w:w="2976" w:type="dxa"/>
          </w:tcPr>
          <w:p w14:paraId="3AED8B53" w14:textId="77777777" w:rsidR="00916842" w:rsidRPr="00FB686A" w:rsidRDefault="00916842" w:rsidP="00FB686A">
            <w:pPr>
              <w:pStyle w:val="Tabletext0"/>
            </w:pPr>
          </w:p>
        </w:tc>
      </w:tr>
      <w:tr w:rsidR="00542FE8" w:rsidRPr="009B4394" w14:paraId="79AB02A1" w14:textId="77777777" w:rsidTr="349CE5BB">
        <w:tc>
          <w:tcPr>
            <w:tcW w:w="6091" w:type="dxa"/>
          </w:tcPr>
          <w:p w14:paraId="0B4B989E" w14:textId="686BF40A" w:rsidR="00542FE8" w:rsidRPr="009B4394" w:rsidRDefault="00E9340B" w:rsidP="00325434">
            <w:pPr>
              <w:pStyle w:val="Tabletext0"/>
              <w:rPr>
                <w:b/>
                <w:bCs/>
                <w:color w:val="0000FF"/>
              </w:rPr>
            </w:pPr>
            <w:r>
              <w:rPr>
                <w:b/>
                <w:bCs/>
                <w:color w:val="0000FF"/>
              </w:rPr>
              <w:t>Lesson 2. Undertake marketing activities</w:t>
            </w:r>
          </w:p>
        </w:tc>
        <w:tc>
          <w:tcPr>
            <w:tcW w:w="2126" w:type="dxa"/>
          </w:tcPr>
          <w:p w14:paraId="6E2AA89B" w14:textId="77777777" w:rsidR="00542FE8" w:rsidRPr="00FB686A" w:rsidRDefault="00542FE8" w:rsidP="00FB686A">
            <w:pPr>
              <w:pStyle w:val="Tabletext0"/>
            </w:pPr>
          </w:p>
        </w:tc>
        <w:tc>
          <w:tcPr>
            <w:tcW w:w="2977" w:type="dxa"/>
          </w:tcPr>
          <w:p w14:paraId="75933FE3" w14:textId="77777777" w:rsidR="00542FE8" w:rsidRPr="00FB686A" w:rsidRDefault="00542FE8" w:rsidP="00FB686A">
            <w:pPr>
              <w:pStyle w:val="Tabletext0"/>
            </w:pPr>
          </w:p>
        </w:tc>
        <w:tc>
          <w:tcPr>
            <w:tcW w:w="2976" w:type="dxa"/>
          </w:tcPr>
          <w:p w14:paraId="2D06D1CA" w14:textId="77777777" w:rsidR="00542FE8" w:rsidRPr="00FB686A" w:rsidRDefault="00542FE8" w:rsidP="00FB686A">
            <w:pPr>
              <w:pStyle w:val="Tabletext0"/>
            </w:pPr>
          </w:p>
        </w:tc>
      </w:tr>
      <w:tr w:rsidR="00E9340B" w:rsidRPr="009B4394" w14:paraId="2F85C09C" w14:textId="77777777" w:rsidTr="349CE5BB">
        <w:tc>
          <w:tcPr>
            <w:tcW w:w="6091" w:type="dxa"/>
          </w:tcPr>
          <w:p w14:paraId="2BDAEB8F" w14:textId="0B03008B" w:rsidR="00E9340B" w:rsidRPr="002A6C2F" w:rsidRDefault="00E9340B" w:rsidP="00E9340B">
            <w:pPr>
              <w:pStyle w:val="Tabletext0"/>
            </w:pPr>
          </w:p>
        </w:tc>
        <w:tc>
          <w:tcPr>
            <w:tcW w:w="2126" w:type="dxa"/>
          </w:tcPr>
          <w:p w14:paraId="088B9628" w14:textId="2C4233ED" w:rsidR="00E9340B" w:rsidRPr="00FB686A" w:rsidRDefault="00E9340B" w:rsidP="00FB686A">
            <w:pPr>
              <w:pStyle w:val="Tabletext0"/>
            </w:pPr>
          </w:p>
        </w:tc>
        <w:tc>
          <w:tcPr>
            <w:tcW w:w="2977" w:type="dxa"/>
          </w:tcPr>
          <w:p w14:paraId="6E0C41C3" w14:textId="77777777" w:rsidR="00E9340B" w:rsidRPr="00FB686A" w:rsidRDefault="00E9340B" w:rsidP="00FB686A">
            <w:pPr>
              <w:pStyle w:val="Tabletext0"/>
            </w:pPr>
          </w:p>
        </w:tc>
        <w:tc>
          <w:tcPr>
            <w:tcW w:w="2976" w:type="dxa"/>
          </w:tcPr>
          <w:p w14:paraId="6743CFBF" w14:textId="77777777" w:rsidR="00E9340B" w:rsidRPr="00FB686A" w:rsidRDefault="00E9340B" w:rsidP="00FB686A">
            <w:pPr>
              <w:pStyle w:val="Tabletext0"/>
            </w:pPr>
          </w:p>
        </w:tc>
      </w:tr>
      <w:tr w:rsidR="00E9340B" w:rsidRPr="009B4394" w14:paraId="38E54E3B" w14:textId="77777777" w:rsidTr="349CE5BB">
        <w:tc>
          <w:tcPr>
            <w:tcW w:w="6091" w:type="dxa"/>
          </w:tcPr>
          <w:p w14:paraId="1B1FA8D6" w14:textId="77777777" w:rsidR="00E9340B" w:rsidRDefault="00E9340B" w:rsidP="00E9340B">
            <w:pPr>
              <w:pStyle w:val="Tabletext0"/>
            </w:pPr>
            <w:r w:rsidRPr="002A6C2F">
              <w:t>2.1 Identify and access resources required for marketing activities according to action plan</w:t>
            </w:r>
          </w:p>
          <w:p w14:paraId="3090C8EF" w14:textId="029436B2" w:rsidR="009A1702" w:rsidRPr="009B4394" w:rsidRDefault="009A1702" w:rsidP="009A1702">
            <w:pPr>
              <w:pStyle w:val="StandardBullets0"/>
            </w:pPr>
            <w:r w:rsidRPr="009A1702">
              <w:t>specific product knowledge related to products and services being marketed.</w:t>
            </w:r>
          </w:p>
        </w:tc>
        <w:tc>
          <w:tcPr>
            <w:tcW w:w="2126" w:type="dxa"/>
          </w:tcPr>
          <w:p w14:paraId="3D7948C6" w14:textId="25DCC2F6" w:rsidR="00E9340B" w:rsidRPr="00FB686A" w:rsidRDefault="009A1702" w:rsidP="00FB686A">
            <w:pPr>
              <w:pStyle w:val="Tabletext0"/>
            </w:pPr>
            <w:r w:rsidRPr="009A1702">
              <w:t>Illustrative example 4 – MPower108 marketing your services</w:t>
            </w:r>
          </w:p>
        </w:tc>
        <w:tc>
          <w:tcPr>
            <w:tcW w:w="2977" w:type="dxa"/>
          </w:tcPr>
          <w:p w14:paraId="2CC0AF62" w14:textId="77777777" w:rsidR="00AB0BFB" w:rsidRDefault="00AB0BFB" w:rsidP="00AB0BFB">
            <w:pPr>
              <w:pStyle w:val="Tabletext0"/>
            </w:pPr>
            <w:r>
              <w:t>MPower108 Skills requirements worksheet template</w:t>
            </w:r>
          </w:p>
          <w:p w14:paraId="70E9A67F" w14:textId="7715141F" w:rsidR="00E9340B" w:rsidRPr="00FB686A" w:rsidRDefault="00AB0BFB" w:rsidP="00AB0BFB">
            <w:pPr>
              <w:pStyle w:val="Tabletext0"/>
            </w:pPr>
            <w:r>
              <w:t>MPower108 physical requirements worksheet template</w:t>
            </w:r>
          </w:p>
        </w:tc>
        <w:tc>
          <w:tcPr>
            <w:tcW w:w="2976" w:type="dxa"/>
          </w:tcPr>
          <w:p w14:paraId="4EA55CC8" w14:textId="68499E07" w:rsidR="00997022" w:rsidRPr="00FB686A" w:rsidRDefault="00997022" w:rsidP="00FB686A">
            <w:pPr>
              <w:pStyle w:val="Tabletext0"/>
            </w:pPr>
          </w:p>
        </w:tc>
      </w:tr>
      <w:tr w:rsidR="00504392" w:rsidRPr="009B4394" w14:paraId="227E10C1" w14:textId="77777777" w:rsidTr="349CE5BB">
        <w:tc>
          <w:tcPr>
            <w:tcW w:w="6091" w:type="dxa"/>
          </w:tcPr>
          <w:p w14:paraId="4DC31B8D" w14:textId="560872D5" w:rsidR="00504392" w:rsidRPr="002A6C2F" w:rsidRDefault="009A1702" w:rsidP="00E9340B">
            <w:pPr>
              <w:pStyle w:val="Tabletext0"/>
            </w:pPr>
            <w:r>
              <w:t>A</w:t>
            </w:r>
            <w:r w:rsidR="00504392" w:rsidRPr="00504392">
              <w:t xml:space="preserve">nalyse </w:t>
            </w:r>
            <w:r>
              <w:t>i</w:t>
            </w:r>
            <w:r w:rsidR="00504392" w:rsidRPr="00504392">
              <w:t>nformation relating to costs, timeframes and other activities</w:t>
            </w:r>
          </w:p>
        </w:tc>
        <w:tc>
          <w:tcPr>
            <w:tcW w:w="2126" w:type="dxa"/>
          </w:tcPr>
          <w:p w14:paraId="5104CB1C" w14:textId="5301C50F" w:rsidR="00504392" w:rsidRPr="00AB0BFB" w:rsidRDefault="00AB0BFB" w:rsidP="00FB686A">
            <w:pPr>
              <w:pStyle w:val="Tabletext0"/>
            </w:pPr>
            <w:r w:rsidRPr="00AB0BFB">
              <w:t>Illustrative example 5 – MPower108 estimating marketing costs</w:t>
            </w:r>
          </w:p>
        </w:tc>
        <w:tc>
          <w:tcPr>
            <w:tcW w:w="2977" w:type="dxa"/>
          </w:tcPr>
          <w:p w14:paraId="3FF0D7AD" w14:textId="59122097" w:rsidR="00504392" w:rsidRPr="00AB0BFB" w:rsidRDefault="00BD13FE" w:rsidP="00FB686A">
            <w:pPr>
              <w:pStyle w:val="Tabletext0"/>
            </w:pPr>
            <w:r w:rsidRPr="00AB0BFB">
              <w:t>MPower108 Financial management policy and procedure</w:t>
            </w:r>
          </w:p>
        </w:tc>
        <w:tc>
          <w:tcPr>
            <w:tcW w:w="2976" w:type="dxa"/>
          </w:tcPr>
          <w:p w14:paraId="158ECDE9" w14:textId="3297A81C" w:rsidR="00504392" w:rsidRPr="00AB0BFB" w:rsidRDefault="00997022" w:rsidP="00FB686A">
            <w:pPr>
              <w:pStyle w:val="Tabletext0"/>
            </w:pPr>
            <w:r w:rsidRPr="00AB0BFB">
              <w:t>MPower108</w:t>
            </w:r>
            <w:r w:rsidR="00AB0BFB" w:rsidRPr="00AB0BFB">
              <w:t xml:space="preserve"> Marketing </w:t>
            </w:r>
            <w:r w:rsidR="00FB686A" w:rsidRPr="00AB0BFB">
              <w:t>Activity cost estimate</w:t>
            </w:r>
          </w:p>
        </w:tc>
      </w:tr>
      <w:tr w:rsidR="00E9340B" w:rsidRPr="009B4394" w14:paraId="00B0F6F0" w14:textId="77777777" w:rsidTr="349CE5BB">
        <w:tc>
          <w:tcPr>
            <w:tcW w:w="6091" w:type="dxa"/>
          </w:tcPr>
          <w:p w14:paraId="4FF704A6" w14:textId="2ABB7A03" w:rsidR="00CC73DF" w:rsidRPr="00CC73DF" w:rsidRDefault="00E9340B" w:rsidP="00E9340B">
            <w:pPr>
              <w:pStyle w:val="Tabletext0"/>
            </w:pPr>
            <w:r w:rsidRPr="002A6C2F">
              <w:t>2.2 Contribute to assigning responsibilities and functions to relevant marketing personnel</w:t>
            </w:r>
          </w:p>
        </w:tc>
        <w:tc>
          <w:tcPr>
            <w:tcW w:w="2126" w:type="dxa"/>
          </w:tcPr>
          <w:p w14:paraId="527A3EA1" w14:textId="77777777" w:rsidR="00E9340B" w:rsidRPr="009B4394" w:rsidRDefault="00E9340B" w:rsidP="00E9340B">
            <w:pPr>
              <w:pStyle w:val="Tabletext0"/>
              <w:rPr>
                <w:b/>
                <w:bCs/>
                <w:color w:val="0000FF"/>
              </w:rPr>
            </w:pPr>
          </w:p>
        </w:tc>
        <w:tc>
          <w:tcPr>
            <w:tcW w:w="2977" w:type="dxa"/>
          </w:tcPr>
          <w:p w14:paraId="36C176AA" w14:textId="77777777" w:rsidR="00E9340B" w:rsidRPr="009B4394" w:rsidRDefault="00E9340B" w:rsidP="00E9340B">
            <w:pPr>
              <w:pStyle w:val="Tabletext0"/>
              <w:rPr>
                <w:b/>
                <w:bCs/>
                <w:color w:val="0000FF"/>
              </w:rPr>
            </w:pPr>
          </w:p>
        </w:tc>
        <w:tc>
          <w:tcPr>
            <w:tcW w:w="2976" w:type="dxa"/>
          </w:tcPr>
          <w:p w14:paraId="36F218DF" w14:textId="77777777" w:rsidR="00E9340B" w:rsidRPr="009B4394" w:rsidRDefault="00E9340B" w:rsidP="00E9340B">
            <w:pPr>
              <w:pStyle w:val="Tabletext0"/>
              <w:rPr>
                <w:b/>
                <w:bCs/>
                <w:color w:val="0000FF"/>
              </w:rPr>
            </w:pPr>
          </w:p>
        </w:tc>
      </w:tr>
      <w:tr w:rsidR="00E9340B" w:rsidRPr="009B4394" w14:paraId="78C04B3C" w14:textId="77777777" w:rsidTr="349CE5BB">
        <w:tc>
          <w:tcPr>
            <w:tcW w:w="6091" w:type="dxa"/>
          </w:tcPr>
          <w:p w14:paraId="1FFDF316" w14:textId="18D88BAE" w:rsidR="00E9340B" w:rsidRPr="009B4394" w:rsidRDefault="00E9340B" w:rsidP="00E9340B">
            <w:pPr>
              <w:pStyle w:val="Tabletext0"/>
              <w:rPr>
                <w:b/>
                <w:bCs/>
                <w:color w:val="0000FF"/>
              </w:rPr>
            </w:pPr>
            <w:r w:rsidRPr="002A6C2F">
              <w:t>2.3 Assist required personnel in managing marketing activities</w:t>
            </w:r>
          </w:p>
        </w:tc>
        <w:tc>
          <w:tcPr>
            <w:tcW w:w="2126" w:type="dxa"/>
          </w:tcPr>
          <w:p w14:paraId="6C6358AD" w14:textId="62324BFE" w:rsidR="00E9340B" w:rsidRPr="00FB686A" w:rsidRDefault="00AB0BFB" w:rsidP="00FB686A">
            <w:pPr>
              <w:pStyle w:val="Tabletext0"/>
            </w:pPr>
            <w:r w:rsidRPr="00AB0BFB">
              <w:t>Illustrative example 6 – MPower108 managing marketing activities</w:t>
            </w:r>
          </w:p>
        </w:tc>
        <w:tc>
          <w:tcPr>
            <w:tcW w:w="2977" w:type="dxa"/>
          </w:tcPr>
          <w:p w14:paraId="3A4DC757" w14:textId="77777777" w:rsidR="00E9340B" w:rsidRPr="00FB686A" w:rsidRDefault="00E9340B" w:rsidP="00FB686A">
            <w:pPr>
              <w:pStyle w:val="Tabletext0"/>
            </w:pPr>
          </w:p>
        </w:tc>
        <w:tc>
          <w:tcPr>
            <w:tcW w:w="2976" w:type="dxa"/>
          </w:tcPr>
          <w:p w14:paraId="54E538C9" w14:textId="77777777" w:rsidR="00E9340B" w:rsidRPr="00FB686A" w:rsidRDefault="00E9340B" w:rsidP="00FB686A">
            <w:pPr>
              <w:pStyle w:val="Tabletext0"/>
            </w:pPr>
          </w:p>
        </w:tc>
      </w:tr>
      <w:tr w:rsidR="00E9340B" w:rsidRPr="009B4394" w14:paraId="01ACD6B7" w14:textId="77777777" w:rsidTr="349CE5BB">
        <w:tc>
          <w:tcPr>
            <w:tcW w:w="6091" w:type="dxa"/>
          </w:tcPr>
          <w:p w14:paraId="0413434C" w14:textId="46735A84" w:rsidR="00E9340B" w:rsidRPr="009B4394" w:rsidRDefault="00E9340B" w:rsidP="00E9340B">
            <w:pPr>
              <w:pStyle w:val="Tabletext0"/>
              <w:rPr>
                <w:b/>
                <w:bCs/>
                <w:color w:val="0000FF"/>
              </w:rPr>
            </w:pPr>
            <w:r w:rsidRPr="002A6C2F">
              <w:lastRenderedPageBreak/>
              <w:t>2.4 Monitor implementation of marketing activities according to activity plan, as required</w:t>
            </w:r>
          </w:p>
        </w:tc>
        <w:tc>
          <w:tcPr>
            <w:tcW w:w="2126" w:type="dxa"/>
          </w:tcPr>
          <w:p w14:paraId="72096FE1" w14:textId="77777777" w:rsidR="00E9340B" w:rsidRPr="00FB686A" w:rsidRDefault="00E9340B" w:rsidP="00FB686A">
            <w:pPr>
              <w:pStyle w:val="Tabletext0"/>
            </w:pPr>
          </w:p>
        </w:tc>
        <w:tc>
          <w:tcPr>
            <w:tcW w:w="2977" w:type="dxa"/>
          </w:tcPr>
          <w:p w14:paraId="6F16108F" w14:textId="77777777" w:rsidR="00E9340B" w:rsidRPr="00FB686A" w:rsidRDefault="00E9340B" w:rsidP="00FB686A">
            <w:pPr>
              <w:pStyle w:val="Tabletext0"/>
            </w:pPr>
          </w:p>
        </w:tc>
        <w:tc>
          <w:tcPr>
            <w:tcW w:w="2976" w:type="dxa"/>
          </w:tcPr>
          <w:p w14:paraId="3C8627AC" w14:textId="77777777" w:rsidR="00E9340B" w:rsidRPr="00FB686A" w:rsidRDefault="00E9340B" w:rsidP="00FB686A">
            <w:pPr>
              <w:pStyle w:val="Tabletext0"/>
            </w:pPr>
          </w:p>
        </w:tc>
      </w:tr>
      <w:tr w:rsidR="00542FE8" w:rsidRPr="009B4394" w14:paraId="5037DB0E" w14:textId="77777777" w:rsidTr="349CE5BB">
        <w:tc>
          <w:tcPr>
            <w:tcW w:w="6091" w:type="dxa"/>
          </w:tcPr>
          <w:p w14:paraId="5EB5ED2A" w14:textId="6B37E5CA" w:rsidR="00542FE8" w:rsidRPr="009B4394" w:rsidRDefault="00CC73DF" w:rsidP="00325434">
            <w:pPr>
              <w:pStyle w:val="Tabletext0"/>
              <w:rPr>
                <w:b/>
                <w:bCs/>
                <w:color w:val="0000FF"/>
              </w:rPr>
            </w:pPr>
            <w:r>
              <w:rPr>
                <w:b/>
                <w:bCs/>
                <w:color w:val="0000FF"/>
              </w:rPr>
              <w:t>Lesson 3 Review marketing activities</w:t>
            </w:r>
          </w:p>
        </w:tc>
        <w:tc>
          <w:tcPr>
            <w:tcW w:w="2126" w:type="dxa"/>
          </w:tcPr>
          <w:p w14:paraId="0458576E" w14:textId="77777777" w:rsidR="00542FE8" w:rsidRPr="00FB686A" w:rsidRDefault="00542FE8" w:rsidP="00FB686A">
            <w:pPr>
              <w:pStyle w:val="Tabletext0"/>
            </w:pPr>
          </w:p>
        </w:tc>
        <w:tc>
          <w:tcPr>
            <w:tcW w:w="2977" w:type="dxa"/>
          </w:tcPr>
          <w:p w14:paraId="4C1EC20B" w14:textId="77777777" w:rsidR="00542FE8" w:rsidRPr="00FB686A" w:rsidRDefault="00542FE8" w:rsidP="00FB686A">
            <w:pPr>
              <w:pStyle w:val="Tabletext0"/>
            </w:pPr>
          </w:p>
        </w:tc>
        <w:tc>
          <w:tcPr>
            <w:tcW w:w="2976" w:type="dxa"/>
          </w:tcPr>
          <w:p w14:paraId="53070AD8" w14:textId="77777777" w:rsidR="00542FE8" w:rsidRPr="00FB686A" w:rsidRDefault="00542FE8" w:rsidP="00FB686A">
            <w:pPr>
              <w:pStyle w:val="Tabletext0"/>
            </w:pPr>
          </w:p>
        </w:tc>
      </w:tr>
      <w:tr w:rsidR="00CC73DF" w:rsidRPr="009B4394" w14:paraId="6A13B134" w14:textId="77777777" w:rsidTr="349CE5BB">
        <w:tc>
          <w:tcPr>
            <w:tcW w:w="6091" w:type="dxa"/>
          </w:tcPr>
          <w:p w14:paraId="74B6F3CF" w14:textId="77777777" w:rsidR="00CC73DF" w:rsidRDefault="00CC73DF" w:rsidP="00CC73DF">
            <w:pPr>
              <w:pStyle w:val="Tabletext0"/>
            </w:pPr>
            <w:r w:rsidRPr="00923B6E">
              <w:t>3.1 Measure and record outcomes of marketing activities against marketing plan</w:t>
            </w:r>
          </w:p>
          <w:p w14:paraId="09DB9915" w14:textId="520AED93" w:rsidR="00CC73DF" w:rsidRPr="009B4394" w:rsidRDefault="00CC73DF" w:rsidP="009A1702">
            <w:pPr>
              <w:pStyle w:val="StandardBullets0"/>
            </w:pPr>
            <w:r w:rsidRPr="00CC73DF">
              <w:t>record activities and processes used in marketing activity.</w:t>
            </w:r>
          </w:p>
        </w:tc>
        <w:tc>
          <w:tcPr>
            <w:tcW w:w="2126" w:type="dxa"/>
          </w:tcPr>
          <w:p w14:paraId="488C6ACF" w14:textId="4AC789D5" w:rsidR="00CC73DF" w:rsidRPr="00FB686A" w:rsidRDefault="00AB0BFB" w:rsidP="00FB686A">
            <w:pPr>
              <w:pStyle w:val="Tabletext0"/>
            </w:pPr>
            <w:r w:rsidRPr="00AB0BFB">
              <w:t>Illustrative example 8 – MPower108 Marketing Action review</w:t>
            </w:r>
          </w:p>
        </w:tc>
        <w:tc>
          <w:tcPr>
            <w:tcW w:w="2977" w:type="dxa"/>
          </w:tcPr>
          <w:p w14:paraId="4DEA592C" w14:textId="7147DBCB" w:rsidR="00CC73DF" w:rsidRPr="00FB686A" w:rsidRDefault="00666461" w:rsidP="00FB686A">
            <w:pPr>
              <w:pStyle w:val="Tabletext0"/>
            </w:pPr>
            <w:r w:rsidRPr="00FB686A">
              <w:t xml:space="preserve">MPower108 </w:t>
            </w:r>
            <w:r w:rsidR="00EE04F7" w:rsidRPr="00FB686A">
              <w:t>A</w:t>
            </w:r>
            <w:r w:rsidR="002B33B9" w:rsidRPr="00FB686A">
              <w:t>ction</w:t>
            </w:r>
            <w:r w:rsidR="00EE04F7" w:rsidRPr="00FB686A">
              <w:t xml:space="preserve"> </w:t>
            </w:r>
            <w:r w:rsidR="00D36EF5">
              <w:t xml:space="preserve">plan </w:t>
            </w:r>
            <w:r w:rsidR="00EE04F7" w:rsidRPr="00FB686A">
              <w:t>review</w:t>
            </w:r>
            <w:r w:rsidRPr="00FB686A">
              <w:t xml:space="preserve"> template</w:t>
            </w:r>
          </w:p>
        </w:tc>
        <w:tc>
          <w:tcPr>
            <w:tcW w:w="2976" w:type="dxa"/>
          </w:tcPr>
          <w:p w14:paraId="326BBBE3" w14:textId="719043FE" w:rsidR="00CC73DF" w:rsidRPr="00FB686A" w:rsidRDefault="00424D68" w:rsidP="00FB686A">
            <w:pPr>
              <w:pStyle w:val="Tabletext0"/>
            </w:pPr>
            <w:bookmarkStart w:id="3" w:name="_Hlk112418748"/>
            <w:r w:rsidRPr="00FB686A">
              <w:t xml:space="preserve">MPower108 </w:t>
            </w:r>
            <w:r w:rsidR="00AB0BFB">
              <w:t xml:space="preserve">Marketing </w:t>
            </w:r>
            <w:r w:rsidRPr="00FB686A">
              <w:t xml:space="preserve">Action </w:t>
            </w:r>
            <w:r w:rsidR="00D36EF5">
              <w:t xml:space="preserve">plan </w:t>
            </w:r>
            <w:r w:rsidRPr="00FB686A">
              <w:t xml:space="preserve">review </w:t>
            </w:r>
            <w:bookmarkEnd w:id="3"/>
          </w:p>
        </w:tc>
      </w:tr>
      <w:tr w:rsidR="00CC73DF" w:rsidRPr="009B4394" w14:paraId="67AE4C4C" w14:textId="77777777" w:rsidTr="349CE5BB">
        <w:tc>
          <w:tcPr>
            <w:tcW w:w="6091" w:type="dxa"/>
          </w:tcPr>
          <w:p w14:paraId="0287C225" w14:textId="77777777" w:rsidR="00CC73DF" w:rsidRDefault="00CC73DF" w:rsidP="00CC73DF">
            <w:pPr>
              <w:pStyle w:val="Tabletext0"/>
            </w:pPr>
            <w:r w:rsidRPr="00923B6E">
              <w:t>3.2 Review results of activities against expected marketing plan outcomes</w:t>
            </w:r>
          </w:p>
          <w:p w14:paraId="794C1848" w14:textId="38551A05" w:rsidR="008F329A" w:rsidRDefault="009A1702" w:rsidP="009A1702">
            <w:pPr>
              <w:pStyle w:val="StandardBullets0"/>
            </w:pPr>
            <w:r>
              <w:t>t</w:t>
            </w:r>
            <w:r w:rsidR="008F329A" w:rsidRPr="009F46B5">
              <w:t xml:space="preserve">ake responsibility for outcomes of routine decisions </w:t>
            </w:r>
          </w:p>
          <w:p w14:paraId="10820B82" w14:textId="33D40F67" w:rsidR="008F329A" w:rsidRPr="008F329A" w:rsidRDefault="008F329A" w:rsidP="009A1702">
            <w:pPr>
              <w:pStyle w:val="StandardBullets0"/>
            </w:pPr>
            <w:r w:rsidRPr="008F329A">
              <w:t>take responsibility for addressing predictable and some less predictable problems</w:t>
            </w:r>
          </w:p>
        </w:tc>
        <w:tc>
          <w:tcPr>
            <w:tcW w:w="2126" w:type="dxa"/>
          </w:tcPr>
          <w:p w14:paraId="6800381D" w14:textId="6B80966F" w:rsidR="00CC73DF" w:rsidRPr="00FB686A" w:rsidRDefault="00AB0BFB" w:rsidP="00FB686A">
            <w:pPr>
              <w:pStyle w:val="Tabletext0"/>
            </w:pPr>
            <w:r w:rsidRPr="00AB0BFB">
              <w:t>Illustrative example 7 – MPower108 taking responsibility</w:t>
            </w:r>
          </w:p>
        </w:tc>
        <w:tc>
          <w:tcPr>
            <w:tcW w:w="2977" w:type="dxa"/>
          </w:tcPr>
          <w:p w14:paraId="6B75B215" w14:textId="77777777" w:rsidR="00CC73DF" w:rsidRPr="00FB686A" w:rsidRDefault="00CC73DF" w:rsidP="00FB686A">
            <w:pPr>
              <w:pStyle w:val="Tabletext0"/>
            </w:pPr>
          </w:p>
        </w:tc>
        <w:tc>
          <w:tcPr>
            <w:tcW w:w="2976" w:type="dxa"/>
          </w:tcPr>
          <w:p w14:paraId="1D3DD202" w14:textId="77777777" w:rsidR="00CC73DF" w:rsidRPr="00FB686A" w:rsidRDefault="00CC73DF" w:rsidP="00FB686A">
            <w:pPr>
              <w:pStyle w:val="Tabletext0"/>
            </w:pPr>
          </w:p>
        </w:tc>
      </w:tr>
      <w:tr w:rsidR="00CC73DF" w:rsidRPr="009B4394" w14:paraId="66BC2899" w14:textId="77777777" w:rsidTr="349CE5BB">
        <w:tc>
          <w:tcPr>
            <w:tcW w:w="6091" w:type="dxa"/>
          </w:tcPr>
          <w:p w14:paraId="24B1FAF1" w14:textId="7B9A16A3" w:rsidR="00CC73DF" w:rsidRPr="009B4394" w:rsidRDefault="00CC73DF" w:rsidP="00CC73DF">
            <w:pPr>
              <w:pStyle w:val="Tabletext0"/>
              <w:rPr>
                <w:b/>
                <w:bCs/>
                <w:color w:val="0000FF"/>
              </w:rPr>
            </w:pPr>
            <w:r w:rsidRPr="00923B6E">
              <w:t>3.3 Prepare report of marketing activities and share with relevant personnel</w:t>
            </w:r>
          </w:p>
        </w:tc>
        <w:tc>
          <w:tcPr>
            <w:tcW w:w="2126" w:type="dxa"/>
          </w:tcPr>
          <w:p w14:paraId="5AF4C8A4" w14:textId="77777777" w:rsidR="00CC73DF" w:rsidRPr="009B4394" w:rsidRDefault="00CC73DF" w:rsidP="00CC73DF">
            <w:pPr>
              <w:pStyle w:val="Tabletext0"/>
              <w:rPr>
                <w:b/>
                <w:bCs/>
                <w:color w:val="0000FF"/>
              </w:rPr>
            </w:pPr>
          </w:p>
        </w:tc>
        <w:tc>
          <w:tcPr>
            <w:tcW w:w="2977" w:type="dxa"/>
          </w:tcPr>
          <w:p w14:paraId="7BC2144A" w14:textId="66DA82A5" w:rsidR="00CC73DF" w:rsidRPr="009B4394" w:rsidRDefault="00AB0BFB" w:rsidP="00AB0BFB">
            <w:r w:rsidRPr="00AB0BFB">
              <w:rPr>
                <w:color w:val="000000" w:themeColor="text1"/>
                <w:sz w:val="20"/>
                <w:szCs w:val="20"/>
              </w:rPr>
              <w:t>MPower108 Report template</w:t>
            </w:r>
          </w:p>
        </w:tc>
        <w:tc>
          <w:tcPr>
            <w:tcW w:w="2976" w:type="dxa"/>
          </w:tcPr>
          <w:p w14:paraId="5F915D7B" w14:textId="56CDE3AD" w:rsidR="00CC73DF" w:rsidRPr="00666461" w:rsidRDefault="00CC73DF" w:rsidP="00666461">
            <w:pPr>
              <w:pStyle w:val="Tabletext0"/>
            </w:pPr>
          </w:p>
        </w:tc>
      </w:tr>
    </w:tbl>
    <w:p w14:paraId="3094B47B" w14:textId="3827B0F5" w:rsidR="00DA4845" w:rsidRPr="000377ED" w:rsidRDefault="00FB686A" w:rsidP="00FB686A">
      <w:pPr>
        <w:tabs>
          <w:tab w:val="left" w:pos="5280"/>
        </w:tabs>
        <w:spacing w:before="0" w:after="160" w:line="259" w:lineRule="auto"/>
      </w:pPr>
      <w:r>
        <w:rPr>
          <w:b/>
          <w:bCs/>
          <w:i/>
          <w:iCs/>
        </w:rPr>
        <w:tab/>
      </w:r>
    </w:p>
    <w:sectPr w:rsidR="00DA4845" w:rsidRPr="000377ED" w:rsidSect="006A1B67">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A7352" w14:textId="77777777" w:rsidR="00026215" w:rsidRDefault="00026215" w:rsidP="00F1359C">
      <w:pPr>
        <w:spacing w:before="0" w:after="0" w:line="240" w:lineRule="auto"/>
      </w:pPr>
      <w:r>
        <w:separator/>
      </w:r>
    </w:p>
  </w:endnote>
  <w:endnote w:type="continuationSeparator" w:id="0">
    <w:p w14:paraId="0EF98E8C" w14:textId="77777777" w:rsidR="00026215" w:rsidRDefault="00026215"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xmlns:w16sdtdh="http://schemas.microsoft.com/office/word/2020/wordml/sdtdatahash" xmlns:w16="http://schemas.microsoft.com/office/word/2018/wordml" xmlns:w16cex="http://schemas.microsoft.com/office/word/2018/wordml/cex">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08DE89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145FACB0"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xmlns:w16sdtdh="http://schemas.microsoft.com/office/word/2020/wordml/sdtdatahash" xmlns:w16="http://schemas.microsoft.com/office/word/2018/wordml" xmlns:w16cex="http://schemas.microsoft.com/office/word/2018/wordml/cex">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48F8E3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color w:val="000000" w:themeColor="text1"/>
        <w:sz w:val="16"/>
        <w:szCs w:val="16"/>
      </w:rPr>
      <w:t>3</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color w:val="000000" w:themeColor="text1"/>
        <w:sz w:val="16"/>
        <w:szCs w:val="16"/>
      </w:rPr>
      <w:t>16</w:t>
    </w:r>
    <w:r w:rsidRPr="00615C43">
      <w:rPr>
        <w:color w:val="000000" w:themeColor="text1"/>
        <w:sz w:val="16"/>
        <w:szCs w:val="16"/>
      </w:rPr>
      <w:fldChar w:fldCharType="end"/>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6B1EC" w14:textId="77777777" w:rsidR="00026215" w:rsidRDefault="00026215" w:rsidP="00F1359C">
      <w:pPr>
        <w:spacing w:before="0" w:after="0" w:line="240" w:lineRule="auto"/>
      </w:pPr>
      <w:r>
        <w:separator/>
      </w:r>
    </w:p>
  </w:footnote>
  <w:footnote w:type="continuationSeparator" w:id="0">
    <w:p w14:paraId="4620F040" w14:textId="77777777" w:rsidR="00026215" w:rsidRDefault="00026215"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0534B2"/>
    <w:multiLevelType w:val="hybridMultilevel"/>
    <w:tmpl w:val="C3B697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81006E18"/>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1B475F7"/>
    <w:multiLevelType w:val="hybridMultilevel"/>
    <w:tmpl w:val="C152EA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5"/>
  </w:num>
  <w:num w:numId="6">
    <w:abstractNumId w:val="10"/>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2"/>
  </w:num>
  <w:num w:numId="10">
    <w:abstractNumId w:val="4"/>
  </w:num>
  <w:num w:numId="11">
    <w:abstractNumId w:val="17"/>
  </w:num>
  <w:num w:numId="12">
    <w:abstractNumId w:val="11"/>
  </w:num>
  <w:num w:numId="13">
    <w:abstractNumId w:val="9"/>
  </w:num>
  <w:num w:numId="14">
    <w:abstractNumId w:val="16"/>
  </w:num>
  <w:num w:numId="15">
    <w:abstractNumId w:val="6"/>
  </w:num>
  <w:num w:numId="16">
    <w:abstractNumId w:val="18"/>
  </w:num>
  <w:num w:numId="17">
    <w:abstractNumId w:val="1"/>
  </w:num>
  <w:num w:numId="18">
    <w:abstractNumId w:val="13"/>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21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1008C3"/>
    <w:rsid w:val="00110297"/>
    <w:rsid w:val="00120406"/>
    <w:rsid w:val="00131B1C"/>
    <w:rsid w:val="00131BD5"/>
    <w:rsid w:val="00132516"/>
    <w:rsid w:val="00133FC0"/>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1F354E"/>
    <w:rsid w:val="00202196"/>
    <w:rsid w:val="002064C8"/>
    <w:rsid w:val="002300A8"/>
    <w:rsid w:val="00232F16"/>
    <w:rsid w:val="00234AC2"/>
    <w:rsid w:val="002458AA"/>
    <w:rsid w:val="00245E47"/>
    <w:rsid w:val="002636A8"/>
    <w:rsid w:val="00266BDA"/>
    <w:rsid w:val="002760A1"/>
    <w:rsid w:val="002A0D28"/>
    <w:rsid w:val="002A5233"/>
    <w:rsid w:val="002A7D22"/>
    <w:rsid w:val="002B33B9"/>
    <w:rsid w:val="002B4315"/>
    <w:rsid w:val="002B73D3"/>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4D68"/>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04392"/>
    <w:rsid w:val="00510BBC"/>
    <w:rsid w:val="00522D54"/>
    <w:rsid w:val="005316D9"/>
    <w:rsid w:val="00533B81"/>
    <w:rsid w:val="0053549A"/>
    <w:rsid w:val="00542FE8"/>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3F27"/>
    <w:rsid w:val="00615C43"/>
    <w:rsid w:val="00627025"/>
    <w:rsid w:val="00636463"/>
    <w:rsid w:val="00636C12"/>
    <w:rsid w:val="006430BA"/>
    <w:rsid w:val="006434F1"/>
    <w:rsid w:val="00657A57"/>
    <w:rsid w:val="00664E2A"/>
    <w:rsid w:val="00666461"/>
    <w:rsid w:val="00673EED"/>
    <w:rsid w:val="0069523E"/>
    <w:rsid w:val="00696EEE"/>
    <w:rsid w:val="006A1B67"/>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473EA"/>
    <w:rsid w:val="00767732"/>
    <w:rsid w:val="00777798"/>
    <w:rsid w:val="007813D3"/>
    <w:rsid w:val="00797B9B"/>
    <w:rsid w:val="007A0883"/>
    <w:rsid w:val="007A4A8F"/>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54632"/>
    <w:rsid w:val="0086240F"/>
    <w:rsid w:val="0086497B"/>
    <w:rsid w:val="00871912"/>
    <w:rsid w:val="00876E18"/>
    <w:rsid w:val="008819E4"/>
    <w:rsid w:val="008942D6"/>
    <w:rsid w:val="008C78F3"/>
    <w:rsid w:val="008D46CA"/>
    <w:rsid w:val="008D6AD5"/>
    <w:rsid w:val="008F329A"/>
    <w:rsid w:val="008F5272"/>
    <w:rsid w:val="008F6A5F"/>
    <w:rsid w:val="00906D83"/>
    <w:rsid w:val="00916842"/>
    <w:rsid w:val="00917056"/>
    <w:rsid w:val="0092255F"/>
    <w:rsid w:val="0093316E"/>
    <w:rsid w:val="009333D9"/>
    <w:rsid w:val="00935B88"/>
    <w:rsid w:val="00942380"/>
    <w:rsid w:val="00944235"/>
    <w:rsid w:val="00947D01"/>
    <w:rsid w:val="00976437"/>
    <w:rsid w:val="00977FE7"/>
    <w:rsid w:val="009877FF"/>
    <w:rsid w:val="0099279B"/>
    <w:rsid w:val="00997022"/>
    <w:rsid w:val="009A1702"/>
    <w:rsid w:val="009A7D5E"/>
    <w:rsid w:val="009B3032"/>
    <w:rsid w:val="009E1E04"/>
    <w:rsid w:val="009F29E6"/>
    <w:rsid w:val="00A220EE"/>
    <w:rsid w:val="00A236A1"/>
    <w:rsid w:val="00A30062"/>
    <w:rsid w:val="00A51E59"/>
    <w:rsid w:val="00A65DC4"/>
    <w:rsid w:val="00A774CF"/>
    <w:rsid w:val="00AA7862"/>
    <w:rsid w:val="00AB0BFB"/>
    <w:rsid w:val="00AB42A3"/>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8768F"/>
    <w:rsid w:val="00B92D0A"/>
    <w:rsid w:val="00B92EB5"/>
    <w:rsid w:val="00B93BD3"/>
    <w:rsid w:val="00B95CA3"/>
    <w:rsid w:val="00BA79FD"/>
    <w:rsid w:val="00BB279B"/>
    <w:rsid w:val="00BC04FD"/>
    <w:rsid w:val="00BC3C84"/>
    <w:rsid w:val="00BD055C"/>
    <w:rsid w:val="00BD13FE"/>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C73DF"/>
    <w:rsid w:val="00CD5FE7"/>
    <w:rsid w:val="00CD7E47"/>
    <w:rsid w:val="00CE127A"/>
    <w:rsid w:val="00CF09D9"/>
    <w:rsid w:val="00CF491F"/>
    <w:rsid w:val="00D06D57"/>
    <w:rsid w:val="00D156C0"/>
    <w:rsid w:val="00D305E9"/>
    <w:rsid w:val="00D36EF5"/>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72DAC"/>
    <w:rsid w:val="00E7581A"/>
    <w:rsid w:val="00E82F1D"/>
    <w:rsid w:val="00E84856"/>
    <w:rsid w:val="00E9340B"/>
    <w:rsid w:val="00EA2BE6"/>
    <w:rsid w:val="00EA5817"/>
    <w:rsid w:val="00EC3E44"/>
    <w:rsid w:val="00EC7AE1"/>
    <w:rsid w:val="00ED04EC"/>
    <w:rsid w:val="00ED377D"/>
    <w:rsid w:val="00ED3FDA"/>
    <w:rsid w:val="00EE04F7"/>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686A"/>
    <w:rsid w:val="00FB7839"/>
    <w:rsid w:val="00FC2A3A"/>
    <w:rsid w:val="00FC484C"/>
    <w:rsid w:val="00FD3F3B"/>
    <w:rsid w:val="00FD65A7"/>
    <w:rsid w:val="00FE1272"/>
    <w:rsid w:val="00FE1DF0"/>
    <w:rsid w:val="00FF5900"/>
    <w:rsid w:val="07FD1A4E"/>
    <w:rsid w:val="349CE5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TableListParagraph"/>
    <w:link w:val="StandardBulletsChar0"/>
    <w:qFormat/>
    <w:rsid w:val="009A1702"/>
    <w:rPr>
      <w:sz w:val="20"/>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9A1702"/>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6A1B67"/>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A1B67"/>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8E272-27D1-4646-AA9F-0737FF99D0E1}"/>
</file>

<file path=customXml/itemProps2.xml><?xml version="1.0" encoding="utf-8"?>
<ds:datastoreItem xmlns:ds="http://schemas.openxmlformats.org/officeDocument/2006/customXml" ds:itemID="{343A5E36-591B-4B83-9BDB-87F077C3C7B7}">
  <ds:schemaRefs>
    <ds:schemaRef ds:uri="http://www.w3.org/XML/1998/namespace"/>
    <ds:schemaRef ds:uri="http://purl.org/dc/dcmitype/"/>
    <ds:schemaRef ds:uri="http://schemas.microsoft.com/office/2006/documentManagement/types"/>
    <ds:schemaRef ds:uri="http://schemas.microsoft.com/office/infopath/2007/PartnerControls"/>
    <ds:schemaRef ds:uri="23712732-1a11-42b5-ab16-3cafd502a338"/>
    <ds:schemaRef ds:uri="http://schemas.openxmlformats.org/package/2006/metadata/core-properties"/>
    <ds:schemaRef ds:uri="http://purl.org/dc/elements/1.1/"/>
    <ds:schemaRef ds:uri="8d123187-21fe-47d9-bb38-a24fa2382a1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262C95A-73A5-4702-8977-E9462EEFA726}">
  <ds:schemaRefs>
    <ds:schemaRef ds:uri="http://schemas.microsoft.com/sharepoint/v3/contenttype/forms"/>
  </ds:schemaRefs>
</ds:datastoreItem>
</file>

<file path=customXml/itemProps4.xml><?xml version="1.0" encoding="utf-8"?>
<ds:datastoreItem xmlns:ds="http://schemas.openxmlformats.org/officeDocument/2006/customXml" ds:itemID="{F9A71DC8-6B8B-4AEE-8731-852289D64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123</TotalTime>
  <Pages>4</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15</cp:revision>
  <dcterms:created xsi:type="dcterms:W3CDTF">2021-11-21T02:27:00Z</dcterms:created>
  <dcterms:modified xsi:type="dcterms:W3CDTF">2023-07-03T05:09:00Z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7" name="docLang">
    <vt:lpwstr>en</vt:lpwstr>
  </property>
</Properties>
</file>